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1E062" w14:textId="3B906C95" w:rsidR="00BA00AB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de SWANLANDE</w:t>
      </w:r>
      <w:r>
        <w:rPr>
          <w:rFonts w:cs="Times New Roman"/>
          <w:szCs w:val="24"/>
        </w:rPr>
        <w:t xml:space="preserve">      (d.1404)</w:t>
      </w:r>
    </w:p>
    <w:p w14:paraId="27F8FE92" w14:textId="0E2D75EE" w:rsidR="00220AAE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Beverley.</w:t>
      </w:r>
    </w:p>
    <w:p w14:paraId="2443BEA4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3F23E90D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103AC4E4" w14:textId="7859189A" w:rsidR="00220AAE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Thomas, draper.    (W.Y.R. p.162)</w:t>
      </w:r>
    </w:p>
    <w:p w14:paraId="7EF13E33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0B2A2E82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76C93EAC" w14:textId="47AA3261" w:rsidR="00220AAE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Mar.1404</w:t>
      </w:r>
      <w:r>
        <w:rPr>
          <w:rFonts w:cs="Times New Roman"/>
          <w:szCs w:val="24"/>
        </w:rPr>
        <w:tab/>
        <w:t>She made her Will.   (ibid.)</w:t>
      </w:r>
    </w:p>
    <w:p w14:paraId="3CBEDB45" w14:textId="2C384B03" w:rsidR="00220AAE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Apr.</w:t>
      </w:r>
      <w:r>
        <w:rPr>
          <w:rFonts w:cs="Times New Roman"/>
          <w:szCs w:val="24"/>
        </w:rPr>
        <w:tab/>
        <w:t>Probate of her Will.   (ibid.)</w:t>
      </w:r>
    </w:p>
    <w:p w14:paraId="23FBE55A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6D49273A" w14:textId="77777777" w:rsidR="00220AAE" w:rsidRDefault="00220AAE" w:rsidP="009139A6">
      <w:pPr>
        <w:pStyle w:val="NoSpacing"/>
        <w:rPr>
          <w:rFonts w:cs="Times New Roman"/>
          <w:szCs w:val="24"/>
        </w:rPr>
      </w:pPr>
    </w:p>
    <w:p w14:paraId="12CFA2BC" w14:textId="7B0F6673" w:rsidR="00220AAE" w:rsidRPr="00220AAE" w:rsidRDefault="00220AA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sectPr w:rsidR="00220AAE" w:rsidRPr="00220A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A4984" w14:textId="77777777" w:rsidR="00220AAE" w:rsidRDefault="00220AAE" w:rsidP="009139A6">
      <w:r>
        <w:separator/>
      </w:r>
    </w:p>
  </w:endnote>
  <w:endnote w:type="continuationSeparator" w:id="0">
    <w:p w14:paraId="65310405" w14:textId="77777777" w:rsidR="00220AAE" w:rsidRDefault="00220A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C1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1B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7D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9D2D1" w14:textId="77777777" w:rsidR="00220AAE" w:rsidRDefault="00220AAE" w:rsidP="009139A6">
      <w:r>
        <w:separator/>
      </w:r>
    </w:p>
  </w:footnote>
  <w:footnote w:type="continuationSeparator" w:id="0">
    <w:p w14:paraId="49B3589E" w14:textId="77777777" w:rsidR="00220AAE" w:rsidRDefault="00220A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4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D4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00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AAE"/>
    <w:rsid w:val="000666E0"/>
    <w:rsid w:val="00220AA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B1D61"/>
  <w15:chartTrackingRefBased/>
  <w15:docId w15:val="{A96CD971-F392-4B23-933B-C26D4200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2023-10-25T18:55:00Z</dcterms:created>
  <dcterms:modified xsi:type="dcterms:W3CDTF">2023-10-25T19:02:00Z</dcterms:modified>
</cp:coreProperties>
</file>